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A4CE7" w:rsidRPr="006A4CE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IPS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Monitor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27" FHD 1920x1080 με Χρόνο Απόκρισης 5ms  </w:t>
            </w:r>
          </w:p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A4CE7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A4CE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A4CE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A4CE7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A4CE7" w:rsidRPr="00387A77" w:rsidRDefault="006A4CE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Aspect ratio 16:9</w:t>
            </w:r>
          </w:p>
          <w:p w:rsidR="006A4CE7" w:rsidRPr="00387A77" w:rsidRDefault="006A4CE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Αντίθεση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1000:1</w:t>
            </w:r>
          </w:p>
          <w:p w:rsidR="006A4CE7" w:rsidRPr="00387A77" w:rsidRDefault="006A4CE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AMD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FreeSync</w:t>
            </w:r>
            <w:proofErr w:type="spellEnd"/>
          </w:p>
          <w:p w:rsidR="006A4CE7" w:rsidRPr="00387A77" w:rsidRDefault="006A4CE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Flicker Free, Eye Saver Mode</w:t>
            </w:r>
          </w:p>
          <w:p w:rsidR="006A4CE7" w:rsidRPr="00387A77" w:rsidRDefault="006A4CE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Σύνδεση: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DisplayPort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, HDMI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A4CE7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A4CE7" w:rsidRPr="00387A77" w:rsidRDefault="006A4CE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45561E"/>
    <w:rsid w:val="005F039E"/>
    <w:rsid w:val="006A4CE7"/>
    <w:rsid w:val="00710E18"/>
    <w:rsid w:val="0086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49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2025-10-17T11:25:00Z</dcterms:created>
  <dcterms:modified xsi:type="dcterms:W3CDTF">2025-10-17T11:26:00Z</dcterms:modified>
</cp:coreProperties>
</file>